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81C" w:rsidRDefault="00DC081C" w:rsidP="00DC08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BAWDYN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DC081C" w:rsidRDefault="00DC081C" w:rsidP="00DC08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DC081C" w:rsidRDefault="00DC081C" w:rsidP="00DC08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081C" w:rsidRDefault="00DC081C" w:rsidP="00DC08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081C" w:rsidRDefault="00DC081C" w:rsidP="00DC08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Aug.1427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Taunton by the Bishop.</w:t>
      </w:r>
    </w:p>
    <w:p w:rsidR="00DC081C" w:rsidRDefault="00DC081C" w:rsidP="00DC08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p.111)</w:t>
      </w:r>
    </w:p>
    <w:p w:rsidR="00DC081C" w:rsidRDefault="00DC081C" w:rsidP="00DC08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081C" w:rsidRDefault="00DC081C" w:rsidP="00DC08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DC081C" w:rsidRDefault="00DC081C" w:rsidP="00DC08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 2016</w:t>
      </w:r>
      <w:bookmarkStart w:id="0" w:name="_GoBack"/>
      <w:bookmarkEnd w:id="0"/>
    </w:p>
    <w:sectPr w:rsidR="006B2F86" w:rsidRPr="00DC08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81C" w:rsidRDefault="00DC081C" w:rsidP="00E71FC3">
      <w:pPr>
        <w:spacing w:after="0" w:line="240" w:lineRule="auto"/>
      </w:pPr>
      <w:r>
        <w:separator/>
      </w:r>
    </w:p>
  </w:endnote>
  <w:endnote w:type="continuationSeparator" w:id="0">
    <w:p w:rsidR="00DC081C" w:rsidRDefault="00DC08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81C" w:rsidRDefault="00DC081C" w:rsidP="00E71FC3">
      <w:pPr>
        <w:spacing w:after="0" w:line="240" w:lineRule="auto"/>
      </w:pPr>
      <w:r>
        <w:separator/>
      </w:r>
    </w:p>
  </w:footnote>
  <w:footnote w:type="continuationSeparator" w:id="0">
    <w:p w:rsidR="00DC081C" w:rsidRDefault="00DC08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81C"/>
    <w:rsid w:val="00AB52E8"/>
    <w:rsid w:val="00B16D3F"/>
    <w:rsid w:val="00DC081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DF1A6"/>
  <w15:chartTrackingRefBased/>
  <w15:docId w15:val="{81287A03-9783-4F78-8213-C5257D2FD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2016-05-26T08:19:00Z</dcterms:created>
  <dcterms:modified xsi:type="dcterms:W3CDTF">2016-05-26T08:20:00Z</dcterms:modified>
</cp:coreProperties>
</file>